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6288D" w14:textId="77777777" w:rsidR="00C14659" w:rsidRDefault="00C14659" w:rsidP="00C14659">
      <w:pPr>
        <w:pStyle w:val="NoSpacing"/>
      </w:pPr>
      <w:r>
        <w:rPr>
          <w:u w:val="single"/>
        </w:rPr>
        <w:t>John ALCARE</w:t>
      </w:r>
      <w:r>
        <w:t xml:space="preserve">        (fl.1415)</w:t>
      </w:r>
    </w:p>
    <w:p w14:paraId="2D1E7D4B" w14:textId="77777777" w:rsidR="00C14659" w:rsidRDefault="00C14659" w:rsidP="00C14659">
      <w:pPr>
        <w:pStyle w:val="NoSpacing"/>
      </w:pPr>
    </w:p>
    <w:p w14:paraId="05B97872" w14:textId="77777777" w:rsidR="00C14659" w:rsidRDefault="00C14659" w:rsidP="00C14659">
      <w:pPr>
        <w:pStyle w:val="NoSpacing"/>
      </w:pPr>
    </w:p>
    <w:p w14:paraId="374E6ADB" w14:textId="77777777" w:rsidR="00C14659" w:rsidRDefault="00C14659" w:rsidP="00C14659">
      <w:pPr>
        <w:pStyle w:val="NoSpacing"/>
      </w:pPr>
      <w:r>
        <w:tab/>
        <w:t>1415</w:t>
      </w:r>
      <w:r>
        <w:tab/>
        <w:t xml:space="preserve">As the administrator of Simon </w:t>
      </w:r>
      <w:proofErr w:type="spellStart"/>
      <w:r>
        <w:t>Hoton</w:t>
      </w:r>
      <w:proofErr w:type="spellEnd"/>
      <w:r>
        <w:t>(q.v.) he made a plaint of debt</w:t>
      </w:r>
    </w:p>
    <w:p w14:paraId="56662B4C" w14:textId="77777777" w:rsidR="00C14659" w:rsidRDefault="00C14659" w:rsidP="00C14659">
      <w:pPr>
        <w:pStyle w:val="NoSpacing"/>
      </w:pPr>
      <w:r>
        <w:tab/>
      </w:r>
      <w:r>
        <w:tab/>
        <w:t xml:space="preserve">against Reyner </w:t>
      </w:r>
      <w:proofErr w:type="spellStart"/>
      <w:r>
        <w:t>Birkyn</w:t>
      </w:r>
      <w:proofErr w:type="spellEnd"/>
      <w:r>
        <w:t xml:space="preserve"> of Birkin(q.v.), William Morley of Castleford(q.v.)</w:t>
      </w:r>
    </w:p>
    <w:p w14:paraId="2897F759" w14:textId="77777777" w:rsidR="00C14659" w:rsidRDefault="00C14659" w:rsidP="00C14659">
      <w:pPr>
        <w:pStyle w:val="NoSpacing"/>
      </w:pPr>
      <w:r>
        <w:tab/>
      </w:r>
      <w:r>
        <w:tab/>
        <w:t xml:space="preserve">and John </w:t>
      </w:r>
      <w:proofErr w:type="spellStart"/>
      <w:r>
        <w:t>Gaytford</w:t>
      </w:r>
      <w:proofErr w:type="spellEnd"/>
      <w:r>
        <w:t xml:space="preserve"> of Laverton(q.v.).</w:t>
      </w:r>
    </w:p>
    <w:p w14:paraId="68F8EB05" w14:textId="77777777" w:rsidR="00C14659" w:rsidRDefault="00C14659" w:rsidP="00C14659">
      <w:pPr>
        <w:pStyle w:val="NoSpacing"/>
      </w:pPr>
      <w:r>
        <w:tab/>
      </w:r>
      <w:r>
        <w:tab/>
        <w:t xml:space="preserve">( </w:t>
      </w:r>
      <w:hyperlink r:id="rId6" w:history="1">
        <w:r w:rsidRPr="00D569BA">
          <w:rPr>
            <w:rStyle w:val="Hyperlink"/>
          </w:rPr>
          <w:t>https://waalt.uh.edu/index.php/CP40/618:_A-J</w:t>
        </w:r>
      </w:hyperlink>
      <w:r>
        <w:t xml:space="preserve"> )</w:t>
      </w:r>
    </w:p>
    <w:p w14:paraId="305D08EB" w14:textId="77777777" w:rsidR="00C14659" w:rsidRDefault="00C14659" w:rsidP="00C14659">
      <w:pPr>
        <w:pStyle w:val="NoSpacing"/>
      </w:pPr>
    </w:p>
    <w:p w14:paraId="7C2BDAA3" w14:textId="77777777" w:rsidR="00C14659" w:rsidRDefault="00C14659" w:rsidP="00C14659">
      <w:pPr>
        <w:pStyle w:val="NoSpacing"/>
      </w:pPr>
    </w:p>
    <w:p w14:paraId="396F930E" w14:textId="77777777" w:rsidR="00C14659" w:rsidRDefault="00C14659" w:rsidP="00C14659">
      <w:pPr>
        <w:pStyle w:val="NoSpacing"/>
      </w:pPr>
      <w:r>
        <w:t>7 May 2025</w:t>
      </w:r>
    </w:p>
    <w:p w14:paraId="66CB34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521F2" w14:textId="77777777" w:rsidR="00C14659" w:rsidRDefault="00C14659" w:rsidP="009139A6">
      <w:r>
        <w:separator/>
      </w:r>
    </w:p>
  </w:endnote>
  <w:endnote w:type="continuationSeparator" w:id="0">
    <w:p w14:paraId="56916E08" w14:textId="77777777" w:rsidR="00C14659" w:rsidRDefault="00C146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3B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474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E18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E41C9" w14:textId="77777777" w:rsidR="00C14659" w:rsidRDefault="00C14659" w:rsidP="009139A6">
      <w:r>
        <w:separator/>
      </w:r>
    </w:p>
  </w:footnote>
  <w:footnote w:type="continuationSeparator" w:id="0">
    <w:p w14:paraId="3BECEDA4" w14:textId="77777777" w:rsidR="00C14659" w:rsidRDefault="00C146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4E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EAC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1C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659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14659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7C391"/>
  <w15:chartTrackingRefBased/>
  <w15:docId w15:val="{8231ACCB-E056-4384-9158-5F5E05B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46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2025-05-10T18:38:00Z</dcterms:created>
  <dcterms:modified xsi:type="dcterms:W3CDTF">2025-05-10T18:38:00Z</dcterms:modified>
</cp:coreProperties>
</file>